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4DEF" w:rsidRDefault="000F4DEF" w:rsidP="000F4DEF">
      <w:r>
        <w:rPr>
          <w:u w:val="single"/>
        </w:rPr>
        <w:t>Margaret SCHELDRAKE</w:t>
      </w:r>
      <w:r>
        <w:t xml:space="preserve">   </w:t>
      </w:r>
      <w:proofErr w:type="gramStart"/>
      <w:r>
        <w:t xml:space="preserve">   (</w:t>
      </w:r>
      <w:proofErr w:type="gramEnd"/>
      <w:r>
        <w:t>fl.1441)</w:t>
      </w:r>
    </w:p>
    <w:p w:rsidR="000F4DEF" w:rsidRDefault="000F4DEF" w:rsidP="000F4DEF">
      <w:r>
        <w:t xml:space="preserve">of Little </w:t>
      </w:r>
      <w:proofErr w:type="spellStart"/>
      <w:r>
        <w:t>Waldingfield</w:t>
      </w:r>
      <w:proofErr w:type="spellEnd"/>
      <w:r>
        <w:t>, Suffolk.</w:t>
      </w:r>
    </w:p>
    <w:p w:rsidR="000F4DEF" w:rsidRDefault="000F4DEF" w:rsidP="000F4DEF"/>
    <w:p w:rsidR="000F4DEF" w:rsidRDefault="000F4DEF" w:rsidP="000F4DEF"/>
    <w:p w:rsidR="000F4DEF" w:rsidRDefault="000F4DEF" w:rsidP="000F4DEF">
      <w:r>
        <w:t>= William(q.v.).  (“Sudbury Wills” vol.1 p.64)</w:t>
      </w:r>
    </w:p>
    <w:p w:rsidR="000F4DEF" w:rsidRDefault="000F4DEF" w:rsidP="000F4DEF">
      <w:r>
        <w:t>Sons and daughters – not named.  (ibid.)</w:t>
      </w:r>
    </w:p>
    <w:p w:rsidR="000F4DEF" w:rsidRDefault="000F4DEF" w:rsidP="000F4DEF"/>
    <w:p w:rsidR="000F4DEF" w:rsidRDefault="000F4DEF" w:rsidP="000F4DEF"/>
    <w:p w:rsidR="000F4DEF" w:rsidRDefault="000F4DEF" w:rsidP="000F4DEF">
      <w:r>
        <w:t xml:space="preserve">  1 Sep.1441</w:t>
      </w:r>
      <w:r>
        <w:tab/>
        <w:t>William made her an executor of his Will.  (ibid.)</w:t>
      </w:r>
    </w:p>
    <w:p w:rsidR="000F4DEF" w:rsidRDefault="000F4DEF" w:rsidP="000F4DEF"/>
    <w:p w:rsidR="000F4DEF" w:rsidRDefault="000F4DEF" w:rsidP="000F4DEF"/>
    <w:p w:rsidR="00DD5B8A" w:rsidRPr="00564E3C" w:rsidRDefault="000F4DEF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December 2015</w:t>
      </w: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4DEF" w:rsidRDefault="000F4DEF" w:rsidP="00564E3C">
      <w:r>
        <w:separator/>
      </w:r>
    </w:p>
  </w:endnote>
  <w:endnote w:type="continuationSeparator" w:id="0">
    <w:p w:rsidR="000F4DEF" w:rsidRDefault="000F4DEF" w:rsidP="00564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0F4DEF">
      <w:rPr>
        <w:rFonts w:ascii="Times New Roman" w:hAnsi="Times New Roman" w:cs="Times New Roman"/>
        <w:noProof/>
        <w:sz w:val="24"/>
        <w:szCs w:val="24"/>
      </w:rPr>
      <w:t>11 February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4DEF" w:rsidRDefault="000F4DEF" w:rsidP="00564E3C">
      <w:r>
        <w:separator/>
      </w:r>
    </w:p>
  </w:footnote>
  <w:footnote w:type="continuationSeparator" w:id="0">
    <w:p w:rsidR="000F4DEF" w:rsidRDefault="000F4DEF" w:rsidP="00564E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4DEF"/>
    <w:rsid w:val="000F4DEF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F31D9A"/>
  <w15:chartTrackingRefBased/>
  <w15:docId w15:val="{10AEF3A1-B380-4CE1-8368-D5B1C08C12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F4DEF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36</Words>
  <Characters>207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2016-02-11T20:49:00Z</dcterms:created>
  <dcterms:modified xsi:type="dcterms:W3CDTF">2016-02-11T20:50:00Z</dcterms:modified>
</cp:coreProperties>
</file>